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Title"/>
        <w:rPr>
          <w:sz w:val="28"/>
          <w:szCs w:val="28"/>
        </w:rPr>
      </w:pPr>
      <w:r>
        <w:rPr>
          <w:sz w:val="28"/>
          <w:szCs w:val="28"/>
        </w:rPr>
        <w:t>до  рішення  двадцять п</w:t>
      </w:r>
      <w:r w:rsidRPr="00994ECD">
        <w:rPr>
          <w:sz w:val="28"/>
          <w:szCs w:val="28"/>
          <w:lang w:val="ru-RU"/>
        </w:rPr>
        <w:t>`</w:t>
      </w:r>
      <w:r>
        <w:rPr>
          <w:sz w:val="28"/>
          <w:szCs w:val="28"/>
        </w:rPr>
        <w:t xml:space="preserve">ятої сесії </w:t>
      </w:r>
    </w:p>
    <w:p w:rsidR="0010025E" w:rsidRDefault="0010025E" w:rsidP="00B025E9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Лубенської міської ради від 16.11.2017р.</w:t>
      </w:r>
    </w:p>
    <w:p w:rsidR="0010025E" w:rsidRDefault="0010025E" w:rsidP="00B025E9">
      <w:pPr>
        <w:pStyle w:val="Title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голови </w:t>
      </w:r>
      <w:r w:rsidRPr="00B14A19">
        <w:rPr>
          <w:sz w:val="28"/>
          <w:szCs w:val="28"/>
          <w:lang w:val="uk-UA"/>
        </w:rPr>
        <w:t xml:space="preserve"> </w:t>
      </w:r>
      <w:r w:rsidRPr="008F34E3">
        <w:rPr>
          <w:sz w:val="28"/>
          <w:szCs w:val="28"/>
          <w:lang w:val="uk-UA"/>
        </w:rPr>
        <w:t>№ 5/37а</w:t>
      </w:r>
      <w:r w:rsidRPr="00B14A19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08.09.2017 р., з №5/40р від 27.09.2017р.  по  № 5/45д  від 23.10</w:t>
      </w:r>
      <w:r w:rsidRPr="00B14A19">
        <w:rPr>
          <w:sz w:val="28"/>
          <w:szCs w:val="28"/>
          <w:lang w:val="uk-UA"/>
        </w:rPr>
        <w:t xml:space="preserve">.2017 р. </w:t>
      </w:r>
      <w:r>
        <w:rPr>
          <w:sz w:val="28"/>
          <w:szCs w:val="28"/>
          <w:lang w:val="uk-UA"/>
        </w:rPr>
        <w:t>про внесення змін</w:t>
      </w:r>
      <w:r w:rsidRPr="00B14A19">
        <w:rPr>
          <w:sz w:val="28"/>
          <w:szCs w:val="28"/>
          <w:lang w:val="uk-UA"/>
        </w:rPr>
        <w:t xml:space="preserve"> до помісячних та річних розписів асигнувань місцевого бюджету та розпорядження </w:t>
      </w:r>
      <w:r>
        <w:rPr>
          <w:sz w:val="28"/>
          <w:szCs w:val="28"/>
          <w:lang w:val="uk-UA"/>
        </w:rPr>
        <w:t>№305р, №325</w:t>
      </w:r>
      <w:r w:rsidRPr="008F34E3">
        <w:rPr>
          <w:sz w:val="28"/>
          <w:szCs w:val="28"/>
          <w:lang w:val="uk-UA"/>
        </w:rPr>
        <w:t xml:space="preserve">р, </w:t>
      </w:r>
      <w:r>
        <w:rPr>
          <w:sz w:val="28"/>
          <w:szCs w:val="28"/>
          <w:lang w:val="uk-UA"/>
        </w:rPr>
        <w:t>№328р, №374</w:t>
      </w:r>
      <w:r w:rsidRPr="008F34E3">
        <w:rPr>
          <w:sz w:val="28"/>
          <w:szCs w:val="28"/>
          <w:lang w:val="uk-UA"/>
        </w:rPr>
        <w:t>р  п</w:t>
      </w:r>
      <w:r w:rsidRPr="00B14A19">
        <w:rPr>
          <w:sz w:val="28"/>
          <w:szCs w:val="28"/>
          <w:lang w:val="uk-UA"/>
        </w:rPr>
        <w:t>о господарській діяльності.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Заступник начальника </w:t>
      </w:r>
    </w:p>
    <w:p w:rsidR="0010025E" w:rsidRPr="00B025E9" w:rsidRDefault="0010025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фінансового управління                                            Н.М.Животкова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5E9"/>
    <w:rsid w:val="0001386E"/>
    <w:rsid w:val="00043BC6"/>
    <w:rsid w:val="000C2DE3"/>
    <w:rsid w:val="000C6A0E"/>
    <w:rsid w:val="0010025E"/>
    <w:rsid w:val="00114281"/>
    <w:rsid w:val="001317C7"/>
    <w:rsid w:val="001917C2"/>
    <w:rsid w:val="00204D6B"/>
    <w:rsid w:val="00223357"/>
    <w:rsid w:val="00265A05"/>
    <w:rsid w:val="00283681"/>
    <w:rsid w:val="002C77A4"/>
    <w:rsid w:val="00334A4A"/>
    <w:rsid w:val="00363F26"/>
    <w:rsid w:val="00365222"/>
    <w:rsid w:val="0037410F"/>
    <w:rsid w:val="00384C46"/>
    <w:rsid w:val="00395E3E"/>
    <w:rsid w:val="003F179A"/>
    <w:rsid w:val="004019A8"/>
    <w:rsid w:val="004C7E15"/>
    <w:rsid w:val="00640AC9"/>
    <w:rsid w:val="006449B0"/>
    <w:rsid w:val="00684F60"/>
    <w:rsid w:val="006C0154"/>
    <w:rsid w:val="006F1DEE"/>
    <w:rsid w:val="00734BBF"/>
    <w:rsid w:val="00770B47"/>
    <w:rsid w:val="00793450"/>
    <w:rsid w:val="00810742"/>
    <w:rsid w:val="008C7587"/>
    <w:rsid w:val="008F34E3"/>
    <w:rsid w:val="00923537"/>
    <w:rsid w:val="00933530"/>
    <w:rsid w:val="009764E7"/>
    <w:rsid w:val="00994ECD"/>
    <w:rsid w:val="00A0029B"/>
    <w:rsid w:val="00A076DD"/>
    <w:rsid w:val="00A56B94"/>
    <w:rsid w:val="00AC720A"/>
    <w:rsid w:val="00B025E9"/>
    <w:rsid w:val="00B14A19"/>
    <w:rsid w:val="00B17522"/>
    <w:rsid w:val="00B30601"/>
    <w:rsid w:val="00B322C2"/>
    <w:rsid w:val="00BE010B"/>
    <w:rsid w:val="00C14294"/>
    <w:rsid w:val="00D011B9"/>
    <w:rsid w:val="00D07221"/>
    <w:rsid w:val="00D5177C"/>
    <w:rsid w:val="00DC71D8"/>
    <w:rsid w:val="00DF0AD5"/>
    <w:rsid w:val="00DF1251"/>
    <w:rsid w:val="00E925E0"/>
    <w:rsid w:val="00EB2F41"/>
    <w:rsid w:val="00F00ADF"/>
    <w:rsid w:val="00F37C60"/>
    <w:rsid w:val="00F55968"/>
    <w:rsid w:val="00F64014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1</Pages>
  <Words>101</Words>
  <Characters>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Nachalnik</dc:creator>
  <cp:keywords/>
  <dc:description/>
  <cp:lastModifiedBy>Nadegda</cp:lastModifiedBy>
  <cp:revision>8</cp:revision>
  <cp:lastPrinted>2017-11-14T13:15:00Z</cp:lastPrinted>
  <dcterms:created xsi:type="dcterms:W3CDTF">2017-09-06T08:14:00Z</dcterms:created>
  <dcterms:modified xsi:type="dcterms:W3CDTF">2017-11-14T13:15:00Z</dcterms:modified>
</cp:coreProperties>
</file>